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D6F32" w14:textId="4A98E28B" w:rsidR="00F84DD1" w:rsidRDefault="00F84DD1" w:rsidP="00F84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7C5FA9">
        <w:rPr>
          <w:b/>
          <w:noProof/>
          <w:sz w:val="24"/>
        </w:rPr>
        <w:t>563</w:t>
      </w:r>
    </w:p>
    <w:p w14:paraId="0E874A83" w14:textId="4DAD924F" w:rsidR="000628F9" w:rsidRDefault="00F84DD1" w:rsidP="00F84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15853">
        <w:rPr>
          <w:b/>
          <w:noProof/>
          <w:sz w:val="24"/>
        </w:rPr>
        <w:t>24</w:t>
      </w:r>
      <w:r w:rsidR="00E158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>
        <w:rPr>
          <w:b/>
          <w:i/>
          <w:noProof/>
          <w:sz w:val="18"/>
          <w:szCs w:val="18"/>
        </w:rPr>
        <w:tab/>
      </w:r>
      <w:r w:rsidR="007C5FA9" w:rsidRPr="002C7FF6">
        <w:rPr>
          <w:b/>
          <w:i/>
          <w:noProof/>
          <w:sz w:val="18"/>
          <w:szCs w:val="18"/>
        </w:rPr>
        <w:t>Revision of C4-211</w:t>
      </w:r>
      <w:r w:rsidR="007C5FA9">
        <w:rPr>
          <w:b/>
          <w:i/>
          <w:noProof/>
          <w:sz w:val="18"/>
          <w:szCs w:val="18"/>
        </w:rPr>
        <w:t>42</w:t>
      </w:r>
      <w:r w:rsidR="007C5FA9" w:rsidRPr="002C7FF6">
        <w:rPr>
          <w:b/>
          <w:i/>
          <w:noProof/>
          <w:sz w:val="18"/>
          <w:szCs w:val="18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F4FA0" w:rsidR="001E41F3" w:rsidRPr="00410371" w:rsidRDefault="0091325F" w:rsidP="00913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C7BA3" w:rsidR="001E41F3" w:rsidRPr="00410371" w:rsidRDefault="00053F87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53F87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522EE" w:rsidR="001E41F3" w:rsidRPr="00410371" w:rsidRDefault="00BE4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E24FF" w:rsidR="001E41F3" w:rsidRPr="00410371" w:rsidRDefault="00086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2362E" w:rsidR="00F25D98" w:rsidRDefault="0033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2F432" w:rsidR="001E41F3" w:rsidRDefault="00DC1F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C1FB5">
              <w:rPr>
                <w:rFonts w:hint="eastAsia"/>
              </w:rPr>
              <w:t>SubscrCond</w:t>
            </w:r>
            <w:proofErr w:type="spellEnd"/>
            <w:r w:rsidRPr="00DC1FB5">
              <w:t xml:space="preserve"> for PCF and 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7CB3" w:rsidR="001E41F3" w:rsidRDefault="0005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32ADCA" w:rsidR="001E41F3" w:rsidRDefault="00053F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A857F" w:rsidR="001E41F3" w:rsidRDefault="002D4A44" w:rsidP="00DC1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</w:t>
            </w:r>
            <w:r w:rsidR="00005DC7"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743F3" w:rsidR="001E41F3" w:rsidRDefault="0005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 w:rsidR="00BE4D50">
              <w:t>03</w:t>
            </w:r>
            <w:r w:rsidR="0091325F">
              <w:rPr>
                <w:rFonts w:hint="eastAsia"/>
                <w:lang w:eastAsia="zh-CN"/>
              </w:rPr>
              <w:t>-</w:t>
            </w:r>
            <w:r w:rsidR="0091325F">
              <w:t>0</w:t>
            </w:r>
            <w:r w:rsidR="00BE4D50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522C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5DC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6A3E2" w:rsidR="002E2C21" w:rsidRPr="006B32F4" w:rsidRDefault="00723CD3" w:rsidP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90A26">
              <w:t>NfType</w:t>
            </w:r>
            <w:proofErr w:type="spellEnd"/>
            <w:r>
              <w:t xml:space="preserve"> in </w:t>
            </w:r>
            <w:proofErr w:type="spellStart"/>
            <w:r w:rsidRPr="00690A26">
              <w:t>NfGroupCond</w:t>
            </w:r>
            <w:proofErr w:type="spellEnd"/>
            <w:r>
              <w:t xml:space="preserve"> (clause </w:t>
            </w:r>
            <w:r w:rsidRPr="00690A26">
              <w:t>6.1.6.2.42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t xml:space="preserve">indicates the </w:t>
            </w:r>
            <w:proofErr w:type="spellStart"/>
            <w:r w:rsidRPr="00690A26">
              <w:t>nfGroupId</w:t>
            </w:r>
            <w:proofErr w:type="spellEnd"/>
            <w:r>
              <w:t xml:space="preserve"> is related to </w:t>
            </w:r>
            <w:r w:rsidR="00791328">
              <w:t xml:space="preserve">the </w:t>
            </w:r>
            <w:r w:rsidRPr="00723CD3">
              <w:t>UDM, AUSF, PCF, UDR or CHF</w:t>
            </w:r>
            <w:r>
              <w:t xml:space="preserve">, but </w:t>
            </w:r>
            <w:r w:rsidR="00432E1A">
              <w:t>the</w:t>
            </w:r>
            <w:r w:rsidR="0057580B">
              <w:t xml:space="preserve"> PCF or CHF is missed in the </w:t>
            </w:r>
            <w:r w:rsidR="00432E1A">
              <w:t xml:space="preserve">description of </w:t>
            </w:r>
            <w:proofErr w:type="spellStart"/>
            <w:r w:rsidR="0057580B" w:rsidRPr="00690A26">
              <w:t>NfGroupCond</w:t>
            </w:r>
            <w:proofErr w:type="spellEnd"/>
            <w:r w:rsidR="0057580B">
              <w:t xml:space="preserve"> </w:t>
            </w:r>
            <w:r w:rsidR="00432E1A">
              <w:t>in</w:t>
            </w:r>
            <w:r w:rsidR="0057580B">
              <w:t xml:space="preserve"> </w:t>
            </w:r>
            <w:r w:rsidR="00791328">
              <w:t xml:space="preserve">the </w:t>
            </w:r>
            <w:r w:rsidR="00432E1A" w:rsidRPr="00690A26">
              <w:rPr>
                <w:noProof/>
              </w:rPr>
              <w:t>Table </w:t>
            </w:r>
            <w:r w:rsidR="00432E1A" w:rsidRPr="00690A26">
              <w:t>6.1.6.2.35-1</w:t>
            </w:r>
            <w:r w:rsidR="0057580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D340B" w:rsidR="000167C1" w:rsidRPr="00F14C88" w:rsidRDefault="0057580B" w:rsidP="002E2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 w:rsidR="00791328">
              <w:rPr>
                <w:noProof/>
                <w:lang w:eastAsia="zh-CN"/>
              </w:rPr>
              <w:t xml:space="preserve">the </w:t>
            </w:r>
            <w:r>
              <w:t xml:space="preserve">PCF or CHF in the description of </w:t>
            </w:r>
            <w:proofErr w:type="spellStart"/>
            <w:r w:rsidRPr="00690A26">
              <w:t>NfGroupCond</w:t>
            </w:r>
            <w:proofErr w:type="spellEnd"/>
            <w:r>
              <w:t xml:space="preserve"> in </w:t>
            </w:r>
            <w:r w:rsidRPr="00690A26">
              <w:rPr>
                <w:noProof/>
              </w:rPr>
              <w:t>Table </w:t>
            </w:r>
            <w:r w:rsidRPr="00690A26">
              <w:t>6.1.6.2.35-1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726CC" w:rsidR="001E41F3" w:rsidRDefault="0057580B" w:rsidP="00FD0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nconsistence within </w:t>
            </w:r>
            <w:r w:rsidR="0079132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specification</w:t>
            </w:r>
            <w:r w:rsidR="0008669E">
              <w:rPr>
                <w:noProof/>
                <w:lang w:eastAsia="zh-CN"/>
              </w:rPr>
              <w:t xml:space="preserve"> </w:t>
            </w:r>
            <w:r w:rsidR="0008669E">
              <w:rPr>
                <w:rFonts w:hint="eastAsia"/>
                <w:noProof/>
                <w:lang w:eastAsia="zh-CN"/>
              </w:rPr>
              <w:t>m</w:t>
            </w:r>
            <w:r w:rsidR="0008669E">
              <w:rPr>
                <w:noProof/>
                <w:lang w:eastAsia="zh-CN"/>
              </w:rPr>
              <w:t>ay cause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2CD9" w:rsidR="001E41F3" w:rsidRDefault="0057580B" w:rsidP="002D4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7FD7D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46647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34584F" w:rsidR="001E41F3" w:rsidRDefault="006A27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FF799" w:rsidR="001E41F3" w:rsidRDefault="00575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F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B8447" w14:textId="77777777" w:rsidR="00F14C88" w:rsidRDefault="00F14C88">
      <w:pPr>
        <w:rPr>
          <w:noProof/>
        </w:rPr>
      </w:pPr>
    </w:p>
    <w:p w14:paraId="277080B7" w14:textId="77777777" w:rsidR="00A0102A" w:rsidRPr="00690A26" w:rsidRDefault="00A0102A" w:rsidP="00A0102A">
      <w:pPr>
        <w:pStyle w:val="5"/>
      </w:pPr>
      <w:bookmarkStart w:id="2" w:name="_Toc56684988"/>
      <w:bookmarkStart w:id="3" w:name="_Toc58585018"/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"/>
      <w:bookmarkEnd w:id="3"/>
      <w:proofErr w:type="spellEnd"/>
    </w:p>
    <w:p w14:paraId="2206A714" w14:textId="77777777" w:rsidR="00A0102A" w:rsidRPr="00690A26" w:rsidRDefault="00A0102A" w:rsidP="00A0102A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0102A" w:rsidRPr="00690A26" w14:paraId="78E864D8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45F63" w14:textId="77777777" w:rsidR="00A0102A" w:rsidRPr="00690A26" w:rsidRDefault="00A0102A" w:rsidP="00973507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C50D9" w14:textId="77777777" w:rsidR="00A0102A" w:rsidRPr="00690A26" w:rsidRDefault="00A0102A" w:rsidP="0097350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686A6" w14:textId="77777777" w:rsidR="00A0102A" w:rsidRPr="00690A26" w:rsidRDefault="00A0102A" w:rsidP="0097350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102A" w:rsidRPr="00690A26" w14:paraId="20000774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ACF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6FE2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32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0102A" w:rsidRPr="00690A26" w14:paraId="06227CE7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BC8" w14:textId="77777777" w:rsidR="00A0102A" w:rsidRPr="00690A26" w:rsidRDefault="00A0102A" w:rsidP="00973507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EBCD" w14:textId="77777777" w:rsidR="00A0102A" w:rsidRPr="00690A26" w:rsidRDefault="00A0102A" w:rsidP="0097350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F0A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0102A" w:rsidRPr="00690A26" w14:paraId="3E22A1C8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5BAB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056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EEC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0102A" w:rsidRPr="00690A26" w14:paraId="28BDBB5E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18F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4DD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AED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0102A" w:rsidRPr="00690A26" w14:paraId="1D244021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D3C0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4FC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5EEC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0102A" w:rsidRPr="00690A26" w14:paraId="23A038C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F4E7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D42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7C9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0102A" w:rsidRPr="00690A26" w14:paraId="65FCB6B2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B3BC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8CA" w14:textId="77777777" w:rsidR="00A0102A" w:rsidRPr="00690A26" w:rsidRDefault="00A0102A" w:rsidP="00973507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0E4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0102A" w:rsidRPr="00690A26" w14:paraId="34DE37B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986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1DF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9D4" w14:textId="6D19D7F0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ins w:id="4" w:author="Huawei" w:date="2021-02-15T16:31:00Z">
              <w:r>
                <w:rPr>
                  <w:rFonts w:cs="Arial"/>
                  <w:szCs w:val="18"/>
                </w:rPr>
                <w:t>, PCF, CHF</w:t>
              </w:r>
            </w:ins>
            <w:r w:rsidRPr="00690A26">
              <w:rPr>
                <w:rFonts w:cs="Arial"/>
                <w:szCs w:val="18"/>
              </w:rPr>
              <w:t xml:space="preserve"> or UDR) Group Identity.</w:t>
            </w:r>
          </w:p>
        </w:tc>
      </w:tr>
      <w:tr w:rsidR="00A0102A" w:rsidRPr="00690A26" w14:paraId="7C150D1C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0D0" w14:textId="77777777" w:rsidR="00A0102A" w:rsidRPr="00690A26" w:rsidRDefault="00A0102A" w:rsidP="00973507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F07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D16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0102A" w:rsidRPr="00690A26" w14:paraId="09DCA98C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D3F" w14:textId="77777777" w:rsidR="00A0102A" w:rsidRPr="00690A26" w:rsidRDefault="00A0102A" w:rsidP="00973507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7051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285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0102A" w:rsidRPr="00690A26" w14:paraId="16A4DF3B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04C" w14:textId="77777777" w:rsidR="00A0102A" w:rsidRPr="00690A26" w:rsidDel="002B3812" w:rsidRDefault="00A0102A" w:rsidP="009735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58B" w14:textId="77777777" w:rsidR="00A0102A" w:rsidRPr="00690A26" w:rsidRDefault="00A0102A" w:rsidP="0097350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88F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0102A" w:rsidRPr="00690A26" w14:paraId="0EDC6C11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A6A3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8AA4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7DBB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0102A" w:rsidRPr="00690A26" w14:paraId="211FA125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8B1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0D7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E6F9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0102A" w:rsidRPr="00690A26" w14:paraId="3DBC63BA" w14:textId="77777777" w:rsidTr="00973507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53E" w14:textId="77777777" w:rsidR="00A0102A" w:rsidRDefault="00A0102A" w:rsidP="009735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C55" w14:textId="77777777" w:rsidR="00A0102A" w:rsidRDefault="00A0102A" w:rsidP="009735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666E" w14:textId="77777777" w:rsidR="00A0102A" w:rsidRDefault="00A0102A" w:rsidP="009735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</w:tbl>
    <w:p w14:paraId="5ED834DA" w14:textId="77777777" w:rsidR="00A0102A" w:rsidRPr="00A0102A" w:rsidRDefault="00A0102A">
      <w:pPr>
        <w:rPr>
          <w:noProof/>
        </w:rPr>
      </w:pPr>
    </w:p>
    <w:p w14:paraId="0167D13E" w14:textId="382A24E4" w:rsidR="0092212E" w:rsidRPr="006B5418" w:rsidRDefault="0092212E" w:rsidP="00922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23CD3">
        <w:rPr>
          <w:rFonts w:ascii="Arial" w:hAnsi="Arial" w:cs="Arial"/>
          <w:color w:val="0000FF"/>
          <w:sz w:val="28"/>
          <w:szCs w:val="28"/>
          <w:lang w:val="en-US"/>
        </w:rPr>
        <w:t>For I</w:t>
      </w:r>
      <w:r>
        <w:rPr>
          <w:rFonts w:ascii="Arial" w:hAnsi="Arial" w:cs="Arial"/>
          <w:color w:val="0000FF"/>
          <w:sz w:val="28"/>
          <w:szCs w:val="28"/>
          <w:lang w:val="en-US"/>
        </w:rPr>
        <w:t>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A6C1DA" w14:textId="77777777" w:rsidR="0092212E" w:rsidRDefault="0092212E">
      <w:pPr>
        <w:rPr>
          <w:noProof/>
        </w:rPr>
      </w:pPr>
    </w:p>
    <w:p w14:paraId="523968DC" w14:textId="77777777" w:rsidR="00A0102A" w:rsidRPr="00690A26" w:rsidRDefault="00A0102A" w:rsidP="00A0102A">
      <w:pPr>
        <w:pStyle w:val="5"/>
      </w:pPr>
      <w:bookmarkStart w:id="5" w:name="_Toc56684995"/>
      <w:bookmarkStart w:id="6" w:name="_Toc58585025"/>
      <w:r w:rsidRPr="00690A26">
        <w:t>6.1.6.2.42</w:t>
      </w:r>
      <w:r w:rsidRPr="00690A26">
        <w:tab/>
        <w:t xml:space="preserve">Type: </w:t>
      </w:r>
      <w:proofErr w:type="spellStart"/>
      <w:r w:rsidRPr="00690A26">
        <w:t>NfGroupCond</w:t>
      </w:r>
      <w:bookmarkEnd w:id="5"/>
      <w:bookmarkEnd w:id="6"/>
      <w:proofErr w:type="spellEnd"/>
    </w:p>
    <w:p w14:paraId="7F78A4B2" w14:textId="77777777" w:rsidR="00A0102A" w:rsidRPr="00690A26" w:rsidRDefault="00A0102A" w:rsidP="00A0102A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0102A" w:rsidRPr="00690A26" w14:paraId="13AD12D8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34CA1" w14:textId="77777777" w:rsidR="00A0102A" w:rsidRPr="00690A26" w:rsidRDefault="00A0102A" w:rsidP="00973507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FA204" w14:textId="77777777" w:rsidR="00A0102A" w:rsidRPr="00690A26" w:rsidRDefault="00A0102A" w:rsidP="00973507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75203" w14:textId="77777777" w:rsidR="00A0102A" w:rsidRPr="00690A26" w:rsidRDefault="00A0102A" w:rsidP="00973507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21FC5" w14:textId="77777777" w:rsidR="00A0102A" w:rsidRPr="00690A26" w:rsidRDefault="00A0102A" w:rsidP="00973507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9AADF" w14:textId="77777777" w:rsidR="00A0102A" w:rsidRPr="00690A26" w:rsidRDefault="00A0102A" w:rsidP="00973507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0102A" w:rsidRPr="00690A26" w14:paraId="64D03C73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962C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E8B" w14:textId="77777777" w:rsidR="00A0102A" w:rsidRPr="00690A26" w:rsidRDefault="00A0102A" w:rsidP="00973507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E60" w14:textId="77777777" w:rsidR="00A0102A" w:rsidRPr="00690A26" w:rsidRDefault="00A0102A" w:rsidP="0097350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796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9FBF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</w:t>
            </w:r>
            <w:r w:rsidRPr="00A0102A">
              <w:rPr>
                <w:rFonts w:cs="Arial"/>
                <w:szCs w:val="18"/>
                <w:highlight w:val="yellow"/>
              </w:rPr>
              <w:t>UDM, AUSF, PCF, UDR or CHF</w:t>
            </w:r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A0102A" w:rsidRPr="00690A26" w14:paraId="28784A60" w14:textId="77777777" w:rsidTr="00973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EE5B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616" w14:textId="77777777" w:rsidR="00A0102A" w:rsidRPr="00690A26" w:rsidRDefault="00A0102A" w:rsidP="0097350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957" w14:textId="77777777" w:rsidR="00A0102A" w:rsidRPr="00690A26" w:rsidRDefault="00A0102A" w:rsidP="00973507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628" w14:textId="77777777" w:rsidR="00A0102A" w:rsidRPr="00690A26" w:rsidRDefault="00A0102A" w:rsidP="00973507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76C" w14:textId="77777777" w:rsidR="00A0102A" w:rsidRPr="00690A26" w:rsidRDefault="00A0102A" w:rsidP="00973507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29CA0AEF" w14:textId="77777777" w:rsidR="00A0102A" w:rsidRPr="00690A26" w:rsidRDefault="00A0102A" w:rsidP="00A0102A">
      <w:pPr>
        <w:rPr>
          <w:noProof/>
        </w:rPr>
      </w:pPr>
    </w:p>
    <w:p w14:paraId="1E482ED5" w14:textId="77777777" w:rsidR="00A0102A" w:rsidRPr="00A0102A" w:rsidRDefault="00A0102A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6AFA1" w14:textId="77777777" w:rsidR="009A3AAA" w:rsidRDefault="009A3AAA">
      <w:r>
        <w:separator/>
      </w:r>
    </w:p>
  </w:endnote>
  <w:endnote w:type="continuationSeparator" w:id="0">
    <w:p w14:paraId="662696C8" w14:textId="77777777" w:rsidR="009A3AAA" w:rsidRDefault="009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4D886" w14:textId="77777777" w:rsidR="009A3AAA" w:rsidRDefault="009A3AAA">
      <w:r>
        <w:separator/>
      </w:r>
    </w:p>
  </w:footnote>
  <w:footnote w:type="continuationSeparator" w:id="0">
    <w:p w14:paraId="6B71C6BE" w14:textId="77777777" w:rsidR="009A3AAA" w:rsidRDefault="009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C7"/>
    <w:rsid w:val="000167C1"/>
    <w:rsid w:val="00022E4A"/>
    <w:rsid w:val="00053F87"/>
    <w:rsid w:val="000628F9"/>
    <w:rsid w:val="00065239"/>
    <w:rsid w:val="0008669E"/>
    <w:rsid w:val="000A6394"/>
    <w:rsid w:val="000B27A1"/>
    <w:rsid w:val="000B7FED"/>
    <w:rsid w:val="000C038A"/>
    <w:rsid w:val="000C6598"/>
    <w:rsid w:val="000C7454"/>
    <w:rsid w:val="000D44B3"/>
    <w:rsid w:val="00145D43"/>
    <w:rsid w:val="00164447"/>
    <w:rsid w:val="00167EE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A44"/>
    <w:rsid w:val="002E2C21"/>
    <w:rsid w:val="002E472E"/>
    <w:rsid w:val="002E4CF7"/>
    <w:rsid w:val="002F0B07"/>
    <w:rsid w:val="00305409"/>
    <w:rsid w:val="00311C76"/>
    <w:rsid w:val="003205A9"/>
    <w:rsid w:val="00331946"/>
    <w:rsid w:val="003609EF"/>
    <w:rsid w:val="0036231A"/>
    <w:rsid w:val="00374DD4"/>
    <w:rsid w:val="00376F6F"/>
    <w:rsid w:val="003D454E"/>
    <w:rsid w:val="003E1A36"/>
    <w:rsid w:val="00410371"/>
    <w:rsid w:val="004242F1"/>
    <w:rsid w:val="00432E1A"/>
    <w:rsid w:val="004403A0"/>
    <w:rsid w:val="004B75B7"/>
    <w:rsid w:val="0051580D"/>
    <w:rsid w:val="00547111"/>
    <w:rsid w:val="00553F3D"/>
    <w:rsid w:val="0057580B"/>
    <w:rsid w:val="00592D74"/>
    <w:rsid w:val="005A52C4"/>
    <w:rsid w:val="005B174B"/>
    <w:rsid w:val="005E2C44"/>
    <w:rsid w:val="005E5902"/>
    <w:rsid w:val="005F723B"/>
    <w:rsid w:val="006018D1"/>
    <w:rsid w:val="00621188"/>
    <w:rsid w:val="006257ED"/>
    <w:rsid w:val="00665C47"/>
    <w:rsid w:val="00695808"/>
    <w:rsid w:val="006A2743"/>
    <w:rsid w:val="006B32F4"/>
    <w:rsid w:val="006B46FB"/>
    <w:rsid w:val="006E21FB"/>
    <w:rsid w:val="00717FF9"/>
    <w:rsid w:val="00723873"/>
    <w:rsid w:val="00723CD3"/>
    <w:rsid w:val="00766931"/>
    <w:rsid w:val="00791328"/>
    <w:rsid w:val="00792342"/>
    <w:rsid w:val="007977A8"/>
    <w:rsid w:val="007B512A"/>
    <w:rsid w:val="007C2097"/>
    <w:rsid w:val="007C5FA9"/>
    <w:rsid w:val="007D6A07"/>
    <w:rsid w:val="007F7259"/>
    <w:rsid w:val="008040A8"/>
    <w:rsid w:val="008279FA"/>
    <w:rsid w:val="00843A81"/>
    <w:rsid w:val="00845441"/>
    <w:rsid w:val="008626E7"/>
    <w:rsid w:val="00870EE7"/>
    <w:rsid w:val="008863B9"/>
    <w:rsid w:val="0089024E"/>
    <w:rsid w:val="008A01A3"/>
    <w:rsid w:val="008A18EE"/>
    <w:rsid w:val="008A45A6"/>
    <w:rsid w:val="008F3789"/>
    <w:rsid w:val="008F686C"/>
    <w:rsid w:val="0091325F"/>
    <w:rsid w:val="009148DE"/>
    <w:rsid w:val="0092212E"/>
    <w:rsid w:val="00941E30"/>
    <w:rsid w:val="009777D9"/>
    <w:rsid w:val="00991B88"/>
    <w:rsid w:val="009A0AB5"/>
    <w:rsid w:val="009A3AAA"/>
    <w:rsid w:val="009A5753"/>
    <w:rsid w:val="009A579D"/>
    <w:rsid w:val="009E3297"/>
    <w:rsid w:val="009F734F"/>
    <w:rsid w:val="00A0102A"/>
    <w:rsid w:val="00A162CD"/>
    <w:rsid w:val="00A246B6"/>
    <w:rsid w:val="00A47E70"/>
    <w:rsid w:val="00A50CF0"/>
    <w:rsid w:val="00A7671C"/>
    <w:rsid w:val="00A8464B"/>
    <w:rsid w:val="00AA2CBC"/>
    <w:rsid w:val="00AC0785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4D50"/>
    <w:rsid w:val="00BE5147"/>
    <w:rsid w:val="00BF712C"/>
    <w:rsid w:val="00C26B7A"/>
    <w:rsid w:val="00C66BA2"/>
    <w:rsid w:val="00C93CC5"/>
    <w:rsid w:val="00C95985"/>
    <w:rsid w:val="00CA3131"/>
    <w:rsid w:val="00CB5EC6"/>
    <w:rsid w:val="00CC5026"/>
    <w:rsid w:val="00CC65F2"/>
    <w:rsid w:val="00CC68D0"/>
    <w:rsid w:val="00D03F9A"/>
    <w:rsid w:val="00D06D51"/>
    <w:rsid w:val="00D24991"/>
    <w:rsid w:val="00D50255"/>
    <w:rsid w:val="00D66520"/>
    <w:rsid w:val="00DC1FB5"/>
    <w:rsid w:val="00DE34CF"/>
    <w:rsid w:val="00E13F3D"/>
    <w:rsid w:val="00E15853"/>
    <w:rsid w:val="00E1610F"/>
    <w:rsid w:val="00E34898"/>
    <w:rsid w:val="00EB09B7"/>
    <w:rsid w:val="00EB5287"/>
    <w:rsid w:val="00EE7D7C"/>
    <w:rsid w:val="00F136CA"/>
    <w:rsid w:val="00F14C88"/>
    <w:rsid w:val="00F25D98"/>
    <w:rsid w:val="00F300FB"/>
    <w:rsid w:val="00F5286D"/>
    <w:rsid w:val="00F84DD1"/>
    <w:rsid w:val="00FB0C98"/>
    <w:rsid w:val="00FB638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4E90F-8EE2-4D1E-863D-AEE1C5C3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</cp:revision>
  <cp:lastPrinted>1899-12-31T23:00:00Z</cp:lastPrinted>
  <dcterms:created xsi:type="dcterms:W3CDTF">2021-03-02T13:46:00Z</dcterms:created>
  <dcterms:modified xsi:type="dcterms:W3CDTF">2021-03-02T15:58:00Z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(3)Jf1qROSgrtlJyaohsogTbztP5D/DOAPbGscSeltJ0y/k0O7Y9o7kFEa2KIZchIAYOjYwNa6Z
kQTnRzrGH9Krra3F0o1muCmvyQq1U2xLpdj5AYLkhMpL47AfqK6qBu/myXX7B+eZVicCDaBs
FRMS0kz10QgG3wdnUHGsDO28vtyydggpPhf6rlm7aq+KFh7GjsLHTodJpHBtkCxRPWouUxmW
XgVCfnw34lfPkbbJgq</vt:lpwstr>
  </property>
  <property fmtid="{D5CDD505-2E9C-101B-9397-08002B2CF9AE}" pid="22" name="_2015_ms_pID_7253431">
    <vt:lpwstr>iBM2DkzxqU9zeGv2KGwsvhXepWuZjDMG9d/4s91pNdh0nzWwnSOT4L
9aCMV2M7BUGjCDHEv4/ExTQnt/bbTqalcY47QX0t1i8OE1iu8ff6WdKNexgT6uLPBQfwdHZ0
94nXywG+i4127rZ8dYri2yGeoSpeUhZSpPzo4h74OWkLD47UkG5hjg3CYf8U9QIQO8QX7vA9
d7ghSQlaSbi0aZ2VGME/qAvFvKnNPwjoHf6r</vt:lpwstr>
  </property>
  <property fmtid="{D5CDD505-2E9C-101B-9397-08002B2CF9AE}" pid="23" name="_2015_ms_pID_7253432">
    <vt:lpwstr>9g==</vt:lpwstr>
  </property>
</Properties>
</file>